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5B721980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0F7B" w:rsidRPr="00B00F7B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0F7B" w:rsidRPr="00B00F7B">
          <w:rPr>
            <w:b/>
            <w:noProof/>
            <w:sz w:val="24"/>
          </w:rPr>
          <w:t xml:space="preserve"> </w:t>
        </w:r>
      </w:fldSimple>
      <w:fldSimple w:instr=" DOCPROPERTY  MtgTitle  \* MERGEFORMAT ">
        <w:r w:rsidR="00B00F7B" w:rsidRPr="00B00F7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1900" w:rsidRPr="007A1900">
          <w:rPr>
            <w:b/>
            <w:i/>
            <w:noProof/>
            <w:sz w:val="28"/>
          </w:rPr>
          <w:t>S4-AHI96</w:t>
        </w:r>
      </w:fldSimple>
      <w:r w:rsidR="001202BD">
        <w:rPr>
          <w:b/>
          <w:i/>
          <w:noProof/>
          <w:sz w:val="28"/>
        </w:rPr>
        <w:t>9</w:t>
      </w:r>
    </w:p>
    <w:p w14:paraId="1C298E23" w14:textId="0B9418C6" w:rsidR="001E41F3" w:rsidRPr="002F25DC" w:rsidRDefault="003B335B" w:rsidP="002F25DC">
      <w:pPr>
        <w:pStyle w:val="CRCoverPage"/>
        <w:outlineLvl w:val="0"/>
        <w:rPr>
          <w:bCs/>
          <w:noProof/>
          <w:sz w:val="24"/>
        </w:rPr>
      </w:pPr>
      <w:fldSimple w:instr=" DOCPROPERTY  Location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9462A4">
        <w:rPr>
          <w:b/>
          <w:noProof/>
          <w:sz w:val="24"/>
        </w:rPr>
        <w:t>–</w:t>
      </w:r>
      <w:fldSimple w:instr=" DOCPROPERTY  EndDate  \* MERGEFORMAT ">
        <w:r w:rsidR="00B00F7B" w:rsidRPr="00B00F7B">
          <w:rPr>
            <w:b/>
            <w:noProof/>
            <w:sz w:val="24"/>
          </w:rPr>
          <w:t xml:space="preserve"> </w:t>
        </w:r>
      </w:fldSimple>
      <w:r w:rsidR="002F25D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3D0937AC" w:rsidR="001E41F3" w:rsidRDefault="004C6E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6811C4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04C28A39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B00F7B" w:rsidRPr="00B00F7B">
              <w:rPr>
                <w:b/>
                <w:noProof/>
                <w:sz w:val="28"/>
                <w:lang w:val="fr-FR"/>
              </w:rPr>
              <w:t>TS 26.5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4C6E61">
              <w:rPr>
                <w:b/>
                <w:noProof/>
                <w:sz w:val="28"/>
                <w:lang w:val="fr-FR"/>
              </w:rPr>
              <w:t>12</w:t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64770682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B00F7B" w:rsidRPr="00B00F7B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02E29494" w:rsidR="001E41F3" w:rsidRPr="00410371" w:rsidRDefault="003B3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0F7B" w:rsidRPr="00B00F7B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7BE234A1" w:rsidR="001E41F3" w:rsidRPr="00410371" w:rsidRDefault="004C6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0FCB24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2C729063" w:rsidR="00F25D98" w:rsidRDefault="00666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67BA75D8" w:rsidR="001E41F3" w:rsidRDefault="00120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pCR</w:t>
            </w:r>
            <w:proofErr w:type="spellEnd"/>
            <w:r>
              <w:rPr>
                <w:rFonts w:cs="Arial"/>
                <w:color w:val="000000"/>
              </w:rPr>
              <w:t xml:space="preserve"> TS 26.512 proposed new draft TS version</w:t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1DABF927" w:rsidR="001E41F3" w:rsidRDefault="003B33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1900">
                <w:t>Ericsson</w:t>
              </w:r>
              <w:r w:rsidR="001202BD">
                <w:t xml:space="preserve"> (Editor)</w:t>
              </w:r>
            </w:fldSimple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C4175E1" w:rsidR="001E41F3" w:rsidRDefault="003B335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0F7B">
                <w:rPr>
                  <w:noProof/>
                </w:rPr>
                <w:t>S4</w:t>
              </w:r>
            </w:fldSimple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3E92C6C1" w:rsidR="001E41F3" w:rsidRDefault="003B33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0F7B">
                <w:rPr>
                  <w:noProof/>
                </w:rPr>
                <w:t>5GMS</w:t>
              </w:r>
            </w:fldSimple>
            <w:r w:rsidR="001202BD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77962E6D" w:rsidR="001E41F3" w:rsidRDefault="002943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1900">
              <w:rPr>
                <w:noProof/>
              </w:rPr>
              <w:t>2020-04-2</w:t>
            </w:r>
            <w:r>
              <w:rPr>
                <w:noProof/>
              </w:rPr>
              <w:fldChar w:fldCharType="end"/>
            </w:r>
            <w:r w:rsidR="001202BD">
              <w:rPr>
                <w:noProof/>
              </w:rPr>
              <w:t>8</w:t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31E0CFB1" w:rsidR="001E41F3" w:rsidRDefault="003B3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F7B" w:rsidRPr="00B00F7B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61663B3C" w:rsidR="001E41F3" w:rsidRDefault="003B33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0F7B">
                <w:rPr>
                  <w:noProof/>
                </w:rPr>
                <w:t>Rel-16</w:t>
              </w:r>
            </w:fldSimple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36B73" w14:textId="77777777" w:rsidR="006811C4" w:rsidRDefault="004652B0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Consolidated draft Change Requests from SA4#108-e</w:t>
            </w:r>
            <w:r w:rsidR="002F06F4">
              <w:rPr>
                <w:noProof/>
              </w:rPr>
              <w:t>.</w:t>
            </w:r>
          </w:p>
          <w:p w14:paraId="135B2E38" w14:textId="2C041619" w:rsidR="001202BD" w:rsidRDefault="001202BD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a new structure for the API section.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E8120" w14:textId="57800A9A" w:rsidR="007A1900" w:rsidRDefault="007A1900" w:rsidP="001202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33D08AC9" w:rsidR="001E41F3" w:rsidRDefault="001E41F3" w:rsidP="004652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B03846" w:rsidR="001E41F3" w:rsidRDefault="00465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0A06AFBE" w:rsidR="008863B9" w:rsidRDefault="008863B9" w:rsidP="002F25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B6EFAD" w14:textId="3E3069C7" w:rsidR="00950B16" w:rsidRPr="00DF5DC8" w:rsidRDefault="00950B16" w:rsidP="00DF5DC8">
      <w:pPr>
        <w:rPr>
          <w:b/>
          <w:i/>
          <w:highlight w:val="yellow"/>
        </w:rPr>
      </w:pPr>
    </w:p>
    <w:sectPr w:rsidR="00950B16" w:rsidRPr="00DF5DC8" w:rsidSect="00950B1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2459A" w14:textId="77777777" w:rsidR="002943F1" w:rsidRDefault="002943F1">
      <w:r>
        <w:separator/>
      </w:r>
    </w:p>
  </w:endnote>
  <w:endnote w:type="continuationSeparator" w:id="0">
    <w:p w14:paraId="296EB610" w14:textId="77777777" w:rsidR="002943F1" w:rsidRDefault="00294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5DF59" w14:textId="77777777" w:rsidR="002943F1" w:rsidRDefault="002943F1">
      <w:r>
        <w:separator/>
      </w:r>
    </w:p>
  </w:footnote>
  <w:footnote w:type="continuationSeparator" w:id="0">
    <w:p w14:paraId="3455AA31" w14:textId="77777777" w:rsidR="002943F1" w:rsidRDefault="00294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0C6A7A"/>
    <w:rsid w:val="000F0F28"/>
    <w:rsid w:val="001202BD"/>
    <w:rsid w:val="00121704"/>
    <w:rsid w:val="00123995"/>
    <w:rsid w:val="00142E2D"/>
    <w:rsid w:val="00145D43"/>
    <w:rsid w:val="0016145D"/>
    <w:rsid w:val="00170839"/>
    <w:rsid w:val="00192C46"/>
    <w:rsid w:val="0019454F"/>
    <w:rsid w:val="001A08B3"/>
    <w:rsid w:val="001A1144"/>
    <w:rsid w:val="001A7B60"/>
    <w:rsid w:val="001B52F0"/>
    <w:rsid w:val="001B7A65"/>
    <w:rsid w:val="001E414A"/>
    <w:rsid w:val="001E41F3"/>
    <w:rsid w:val="001E4528"/>
    <w:rsid w:val="0026004D"/>
    <w:rsid w:val="002640DD"/>
    <w:rsid w:val="00275D12"/>
    <w:rsid w:val="00284FEB"/>
    <w:rsid w:val="002860C4"/>
    <w:rsid w:val="002943F1"/>
    <w:rsid w:val="002A7BC7"/>
    <w:rsid w:val="002B0347"/>
    <w:rsid w:val="002B5741"/>
    <w:rsid w:val="002E439A"/>
    <w:rsid w:val="002E4805"/>
    <w:rsid w:val="002E4AED"/>
    <w:rsid w:val="002F06F4"/>
    <w:rsid w:val="002F25DC"/>
    <w:rsid w:val="00305409"/>
    <w:rsid w:val="003322F8"/>
    <w:rsid w:val="003609EF"/>
    <w:rsid w:val="0036231A"/>
    <w:rsid w:val="00374DD4"/>
    <w:rsid w:val="003767F9"/>
    <w:rsid w:val="003B2099"/>
    <w:rsid w:val="003B335B"/>
    <w:rsid w:val="003C236A"/>
    <w:rsid w:val="003E1A36"/>
    <w:rsid w:val="00410371"/>
    <w:rsid w:val="004242F1"/>
    <w:rsid w:val="00433978"/>
    <w:rsid w:val="00442A1A"/>
    <w:rsid w:val="00451DAA"/>
    <w:rsid w:val="004652B0"/>
    <w:rsid w:val="004B5164"/>
    <w:rsid w:val="004B75B7"/>
    <w:rsid w:val="004C6E61"/>
    <w:rsid w:val="004C7E1F"/>
    <w:rsid w:val="0051580D"/>
    <w:rsid w:val="00547111"/>
    <w:rsid w:val="00562D40"/>
    <w:rsid w:val="00592D74"/>
    <w:rsid w:val="005B1CB2"/>
    <w:rsid w:val="005E2C44"/>
    <w:rsid w:val="00621188"/>
    <w:rsid w:val="00623A79"/>
    <w:rsid w:val="006257ED"/>
    <w:rsid w:val="006308AB"/>
    <w:rsid w:val="00632BCE"/>
    <w:rsid w:val="00656DB9"/>
    <w:rsid w:val="006667E6"/>
    <w:rsid w:val="006811C4"/>
    <w:rsid w:val="00687106"/>
    <w:rsid w:val="00695808"/>
    <w:rsid w:val="00695F3F"/>
    <w:rsid w:val="006B46FB"/>
    <w:rsid w:val="006E21FB"/>
    <w:rsid w:val="00722A89"/>
    <w:rsid w:val="00730B0B"/>
    <w:rsid w:val="00783098"/>
    <w:rsid w:val="00792342"/>
    <w:rsid w:val="007977A8"/>
    <w:rsid w:val="007A1900"/>
    <w:rsid w:val="007B512A"/>
    <w:rsid w:val="007C2097"/>
    <w:rsid w:val="007D6A07"/>
    <w:rsid w:val="007F7259"/>
    <w:rsid w:val="008040A8"/>
    <w:rsid w:val="00813057"/>
    <w:rsid w:val="008279FA"/>
    <w:rsid w:val="008502A9"/>
    <w:rsid w:val="008518BC"/>
    <w:rsid w:val="008626E7"/>
    <w:rsid w:val="00870EE7"/>
    <w:rsid w:val="008863B9"/>
    <w:rsid w:val="008947A8"/>
    <w:rsid w:val="008A45A6"/>
    <w:rsid w:val="008B18FA"/>
    <w:rsid w:val="008C7387"/>
    <w:rsid w:val="008E69F0"/>
    <w:rsid w:val="008F686C"/>
    <w:rsid w:val="009148DE"/>
    <w:rsid w:val="00941E30"/>
    <w:rsid w:val="009462A4"/>
    <w:rsid w:val="00950B16"/>
    <w:rsid w:val="009777D9"/>
    <w:rsid w:val="00983406"/>
    <w:rsid w:val="00985294"/>
    <w:rsid w:val="00991B88"/>
    <w:rsid w:val="009A5753"/>
    <w:rsid w:val="009A579D"/>
    <w:rsid w:val="009C3C35"/>
    <w:rsid w:val="009E3297"/>
    <w:rsid w:val="009E57A7"/>
    <w:rsid w:val="009F2A61"/>
    <w:rsid w:val="009F734F"/>
    <w:rsid w:val="00A06F5C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AF363A"/>
    <w:rsid w:val="00B00F7B"/>
    <w:rsid w:val="00B258BB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84289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4E80"/>
    <w:rsid w:val="00D86ADA"/>
    <w:rsid w:val="00D91C3B"/>
    <w:rsid w:val="00DB2F3A"/>
    <w:rsid w:val="00DD3E5E"/>
    <w:rsid w:val="00DE34CF"/>
    <w:rsid w:val="00DF5A41"/>
    <w:rsid w:val="00DF5DC8"/>
    <w:rsid w:val="00E13F3D"/>
    <w:rsid w:val="00E15F25"/>
    <w:rsid w:val="00E34898"/>
    <w:rsid w:val="00E628BC"/>
    <w:rsid w:val="00E83420"/>
    <w:rsid w:val="00EA1014"/>
    <w:rsid w:val="00EA6F70"/>
    <w:rsid w:val="00EA7044"/>
    <w:rsid w:val="00EB09B7"/>
    <w:rsid w:val="00EE6B6E"/>
    <w:rsid w:val="00EE7D7C"/>
    <w:rsid w:val="00F04C50"/>
    <w:rsid w:val="00F12941"/>
    <w:rsid w:val="00F25D98"/>
    <w:rsid w:val="00F300FB"/>
    <w:rsid w:val="00F66D5C"/>
    <w:rsid w:val="00F80D83"/>
    <w:rsid w:val="00F96209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0F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1EA10-CF22-4C47-9E20-A73D9717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SA4#109-e CRxxx</vt:lpstr>
      <vt:lpstr>MTG_TITLE</vt:lpstr>
    </vt:vector>
  </TitlesOfParts>
  <Company>British Broadcasting Corporation</Company>
  <LinksUpToDate>false</LinksUpToDate>
  <CharactersWithSpaces>1947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SA4#109-e CRxxx</dc:title>
  <dc:subject>Change Request to TS 26.501</dc:subject>
  <dc:creator>Richard Bradbury</dc:creator>
  <cp:keywords/>
  <cp:lastModifiedBy>TL</cp:lastModifiedBy>
  <cp:revision>4</cp:revision>
  <cp:lastPrinted>1900-01-01T00:00:00Z</cp:lastPrinted>
  <dcterms:created xsi:type="dcterms:W3CDTF">2020-04-28T19:24:00Z</dcterms:created>
  <dcterms:modified xsi:type="dcterms:W3CDTF">2020-04-28T19:25:00Z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 </vt:lpwstr>
  </property>
  <property fmtid="{D5CDD505-2E9C-101B-9397-08002B2CF9AE}" pid="4" name="Location">
    <vt:lpwstr> </vt:lpwstr>
  </property>
  <property fmtid="{D5CDD505-2E9C-101B-9397-08002B2CF9AE}" pid="5" name="Country">
    <vt:lpwstr> </vt:lpwstr>
  </property>
  <property fmtid="{D5CDD505-2E9C-101B-9397-08002B2CF9AE}" pid="6" name="StartDate">
    <vt:lpwstr> </vt:lpwstr>
  </property>
  <property fmtid="{D5CDD505-2E9C-101B-9397-08002B2CF9AE}" pid="7" name="EndDate">
    <vt:lpwstr> </vt:lpwstr>
  </property>
  <property fmtid="{D5CDD505-2E9C-101B-9397-08002B2CF9AE}" pid="8" name="Tdoc#">
    <vt:lpwstr>S4-AHI964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Tencent, BBC, Sony, Ericsson, Qualcomm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2020-04-22</vt:lpwstr>
  </property>
  <property fmtid="{D5CDD505-2E9C-101B-9397-08002B2CF9AE}" pid="18" name="Release">
    <vt:lpwstr>Rel-16</vt:lpwstr>
  </property>
  <property fmtid="{D5CDD505-2E9C-101B-9397-08002B2CF9AE}" pid="19" name="CrTitle">
    <vt:lpwstr>Consolidated changes from SA4#108-e</vt:lpwstr>
  </property>
  <property fmtid="{D5CDD505-2E9C-101B-9397-08002B2CF9AE}" pid="20" name="MtgTitle">
    <vt:lpwstr> </vt:lpwstr>
  </property>
</Properties>
</file>